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33D8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5850CE">
        <w:rPr>
          <w:b/>
          <w:bCs/>
          <w:sz w:val="24"/>
          <w:szCs w:val="24"/>
        </w:rPr>
        <w:t>4501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0D1A15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3EA13" w:rsidR="001E41F3" w:rsidRPr="00410371" w:rsidRDefault="000D1A15" w:rsidP="003100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253E">
                <w:rPr>
                  <w:b/>
                  <w:noProof/>
                  <w:sz w:val="28"/>
                </w:rPr>
                <w:t>02</w:t>
              </w:r>
              <w:r w:rsidR="00310083">
                <w:rPr>
                  <w:b/>
                  <w:noProof/>
                  <w:sz w:val="28"/>
                </w:rPr>
                <w:t>15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0D1A15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E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0D1A15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63E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6658" w:rsidR="001E41F3" w:rsidRDefault="00CA0E51" w:rsidP="003F0A83">
            <w:pPr>
              <w:pStyle w:val="CRCoverPage"/>
              <w:spacing w:after="0"/>
              <w:rPr>
                <w:noProof/>
              </w:rPr>
            </w:pPr>
            <w:r>
              <w:t>Adding</w:t>
            </w:r>
            <w:r>
              <w:t xml:space="preserve"> </w:t>
            </w:r>
            <w:r w:rsidR="005850CE">
              <w:t>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0D1A15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63ED">
                <w:rPr>
                  <w:noProof/>
                </w:rPr>
                <w:t>S</w:t>
              </w:r>
              <w:r w:rsidR="00A83534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0D1A15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Wg  \* MERGEFORMAT ">
                <w:r w:rsidR="00A83534">
                  <w:rPr>
                    <w:noProof/>
                  </w:rPr>
                  <w:t>SA6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5C51B" w:rsidR="001E41F3" w:rsidRDefault="000B795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0D1A15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8B5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0D1A1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0D1A15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68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51F3E" w:rsidR="001E41F3" w:rsidRDefault="000B795C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</w:t>
            </w:r>
            <w:r w:rsidR="00D605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585B9" w:rsidR="007D6596" w:rsidRDefault="003F0A83" w:rsidP="000B7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SA</w:t>
            </w:r>
            <w:r w:rsidR="000B795C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0B795C">
              <w:rPr>
                <w:noProof/>
              </w:rPr>
              <w:t xml:space="preserve">LS </w:t>
            </w:r>
            <w:r w:rsidR="000B795C" w:rsidRPr="000B795C">
              <w:rPr>
                <w:noProof/>
              </w:rPr>
              <w:t>S6-244017</w:t>
            </w:r>
            <w:r w:rsidR="000B795C">
              <w:rPr>
                <w:noProof/>
              </w:rPr>
              <w:t xml:space="preserve"> is asking clarification on invocation latency</w:t>
            </w:r>
            <w:r w:rsidR="00780CE9">
              <w:rPr>
                <w:noProof/>
              </w:rPr>
              <w:t xml:space="preserve"> which is already implemented by CT3 spec 29.122</w:t>
            </w:r>
            <w:r w:rsidR="000B795C">
              <w:rPr>
                <w:noProof/>
              </w:rPr>
              <w:t>.</w:t>
            </w:r>
            <w:r w:rsidR="000C3049">
              <w:rPr>
                <w:noProof/>
              </w:rPr>
              <w:t xml:space="preserve"> It is proposed to add this IE</w:t>
            </w:r>
            <w:r w:rsidR="00780C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96914" w:rsidR="001E41F3" w:rsidRDefault="00780CE9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is not aligned to stage-3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09BD5" w:rsidR="001E41F3" w:rsidRDefault="0080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32CC8D18" w14:textId="77777777" w:rsidR="00806B0A" w:rsidRPr="00551ACA" w:rsidRDefault="00806B0A" w:rsidP="00806B0A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6C4DA6C3" w14:textId="77777777" w:rsidR="00806B0A" w:rsidRPr="001658D6" w:rsidRDefault="00806B0A" w:rsidP="00806B0A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7A0366E5" w14:textId="77777777" w:rsidR="00806B0A" w:rsidRPr="001658D6" w:rsidRDefault="00806B0A" w:rsidP="00806B0A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6B0A" w:rsidRPr="001658D6" w14:paraId="70C3FC8B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5A4C" w14:textId="77777777" w:rsidR="00806B0A" w:rsidRPr="003A1AAC" w:rsidRDefault="00806B0A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8003B" w14:textId="77777777" w:rsidR="00806B0A" w:rsidRPr="003A1AAC" w:rsidRDefault="00806B0A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DC38F" w14:textId="77777777" w:rsidR="00806B0A" w:rsidRPr="003A1AAC" w:rsidRDefault="00806B0A" w:rsidP="004D057E">
            <w:pPr>
              <w:pStyle w:val="TAH"/>
            </w:pPr>
            <w:r w:rsidRPr="003A1AAC">
              <w:t>Description</w:t>
            </w:r>
          </w:p>
        </w:tc>
      </w:tr>
      <w:tr w:rsidR="00806B0A" w:rsidRPr="001658D6" w14:paraId="603AA9DF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5829" w14:textId="77777777" w:rsidR="00806B0A" w:rsidRPr="003A1AAC" w:rsidRDefault="00806B0A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ED385" w14:textId="77777777" w:rsidR="00806B0A" w:rsidRPr="003A1AAC" w:rsidRDefault="00806B0A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58C1" w14:textId="77777777" w:rsidR="00806B0A" w:rsidRPr="003A1AAC" w:rsidRDefault="00806B0A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806B0A" w:rsidRPr="001658D6" w14:paraId="7AD51802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3ADF9" w14:textId="77777777" w:rsidR="00806B0A" w:rsidRPr="003A1AAC" w:rsidRDefault="00806B0A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FAC1" w14:textId="77777777" w:rsidR="00806B0A" w:rsidRPr="003A1AAC" w:rsidRDefault="00806B0A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9B07" w14:textId="2141BC38" w:rsidR="00806B0A" w:rsidRPr="003A1AAC" w:rsidRDefault="00806B0A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 w:rsidR="001344DB">
                <w:rPr>
                  <w:lang w:eastAsia="zh-CN"/>
                </w:rPr>
                <w:t xml:space="preserve">, invocation latency (the </w:t>
              </w:r>
              <w:r w:rsidR="001344DB"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 w:rsidR="001344DB">
                <w:rPr>
                  <w:lang w:eastAsia="zh-CN"/>
                </w:rPr>
                <w:t>)</w:t>
              </w:r>
            </w:ins>
          </w:p>
        </w:tc>
      </w:tr>
    </w:tbl>
    <w:p w14:paraId="043D05A0" w14:textId="11F0ABD5" w:rsidR="00396E10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37681" w14:textId="77777777" w:rsidR="00E25891" w:rsidRDefault="00E25891">
      <w:r>
        <w:separator/>
      </w:r>
    </w:p>
  </w:endnote>
  <w:endnote w:type="continuationSeparator" w:id="0">
    <w:p w14:paraId="1D27F88F" w14:textId="77777777" w:rsidR="00E25891" w:rsidRDefault="00E2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81323" w14:textId="77777777" w:rsidR="00E25891" w:rsidRDefault="00E25891">
      <w:r>
        <w:separator/>
      </w:r>
    </w:p>
  </w:footnote>
  <w:footnote w:type="continuationSeparator" w:id="0">
    <w:p w14:paraId="033ADB3E" w14:textId="77777777" w:rsidR="00E25891" w:rsidRDefault="00E2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95C"/>
    <w:rsid w:val="000B7FED"/>
    <w:rsid w:val="000C038A"/>
    <w:rsid w:val="000C3049"/>
    <w:rsid w:val="000C6598"/>
    <w:rsid w:val="000D1A15"/>
    <w:rsid w:val="000D44B3"/>
    <w:rsid w:val="000F7FD0"/>
    <w:rsid w:val="001344DB"/>
    <w:rsid w:val="00145D43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10083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850CE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0CE9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06B0A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0E51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25891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6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6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806B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102E3-17CD-4DA9-A601-B91C073F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28</cp:revision>
  <cp:lastPrinted>1899-12-31T23:00:00Z</cp:lastPrinted>
  <dcterms:created xsi:type="dcterms:W3CDTF">2020-02-03T08:32:00Z</dcterms:created>
  <dcterms:modified xsi:type="dcterms:W3CDTF">2024-10-17T10:44:00Z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